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624DECCD" w:rsidR="000C4456" w:rsidRPr="00063F54" w:rsidRDefault="000C4456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7818A387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25888202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>. Die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ermStart w:id="1199397358" w:edGrp="everyone" w:displacedByCustomXml="prev"/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199397358" w:displacedByCustomXml="next"/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ermStart w:id="1087467025" w:edGrp="everyone" w:displacedByCustomXml="prev"/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087467025" w:displacedByCustomXml="next"/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5BFB5A9D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29D50011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36E0F929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3537C531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vertretungsberechtigte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0EAC0464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 w:rsidR="00DA68B6" w:rsidRPr="00DA68B6">
        <w:t xml:space="preserve"> </w:t>
      </w:r>
      <w:r w:rsidR="00DA68B6">
        <w:t>Bietergemeinschaft jeweils für ihren Anteil haften.</w:t>
      </w:r>
    </w:p>
    <w:p w14:paraId="35FC9AC4" w14:textId="52A89CBB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1110CD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00762019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65F52664" w14:textId="53D58B76" w:rsidR="00FB6BEE" w:rsidRDefault="00FB6BEE" w:rsidP="00843DDE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425415DE" w14:textId="0114C4BC" w:rsidR="0027285B" w:rsidRPr="00DD0948" w:rsidRDefault="00DD0948" w:rsidP="00843DDE">
      <w:pPr>
        <w:rPr>
          <w:b/>
          <w:bCs/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7CD03873" w14:textId="77777777" w:rsidTr="000A2234">
        <w:trPr>
          <w:trHeight w:val="2235"/>
        </w:trPr>
        <w:tc>
          <w:tcPr>
            <w:tcW w:w="413" w:type="dxa"/>
          </w:tcPr>
          <w:p w14:paraId="5D6F5379" w14:textId="32AEE2AB" w:rsidR="000A2234" w:rsidRPr="00FB6BEE" w:rsidRDefault="000A2234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-1938126364"/>
              <w:placeholder>
                <w:docPart w:val="10E52EE5B49C4507B6E80677C23F437E"/>
              </w:placeholder>
              <w:showingPlcHdr/>
            </w:sdtPr>
            <w:sdtEndPr/>
            <w:sdtContent>
              <w:permStart w:id="641797791" w:edGrp="everyone" w:displacedByCustomXml="prev"/>
              <w:p w14:paraId="224A869D" w14:textId="441B1131" w:rsidR="000A2234" w:rsidRPr="00A4219C" w:rsidRDefault="000A2234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641797791" w:displacedByCustomXml="next"/>
            </w:sdtContent>
          </w:sdt>
          <w:p w14:paraId="6728E8C1" w14:textId="77777777" w:rsidR="000A2234" w:rsidRDefault="000A2234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1742985076"/>
              <w:placeholder>
                <w:docPart w:val="89D681EACF2E43C395EAA3FBD98D0BF4"/>
              </w:placeholder>
              <w:showingPlcHdr/>
            </w:sdtPr>
            <w:sdtEndPr/>
            <w:sdtContent>
              <w:permStart w:id="534147266" w:edGrp="everyone" w:displacedByCustomXml="prev"/>
              <w:p w14:paraId="1D3E4C41" w14:textId="77777777" w:rsidR="000A2234" w:rsidRPr="00A4219C" w:rsidRDefault="000A2234" w:rsidP="000A2234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534147266" w:displacedByCustomXml="next"/>
            </w:sdtContent>
          </w:sdt>
          <w:p w14:paraId="6E8384FB" w14:textId="77777777" w:rsidR="000A2234" w:rsidRDefault="000A2234" w:rsidP="00843DDE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154353453"/>
              <w:placeholder>
                <w:docPart w:val="6C3033158D4A42C38F0998194FDFC270"/>
              </w:placeholder>
              <w:showingPlcHdr/>
            </w:sdtPr>
            <w:sdtEndPr/>
            <w:sdtContent>
              <w:permStart w:id="1065826792" w:edGrp="everyone" w:displacedByCustomXml="prev"/>
              <w:p w14:paraId="708C020D" w14:textId="5D1AF706" w:rsidR="000A2234" w:rsidRPr="00A4219C" w:rsidRDefault="000A2234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65826792" w:displacedByCustomXml="next"/>
            </w:sdtContent>
          </w:sdt>
          <w:p w14:paraId="277634B1" w14:textId="77777777" w:rsidR="000A2234" w:rsidRDefault="000A2234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6698876C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 w:rsidR="000A2234">
        <w:rPr>
          <w:bCs/>
          <w:sz w:val="18"/>
          <w:szCs w:val="18"/>
        </w:rPr>
        <w:t xml:space="preserve">                                   Quote in %</w:t>
      </w:r>
      <w:r w:rsidR="000A2234">
        <w:rPr>
          <w:bCs/>
          <w:sz w:val="18"/>
          <w:szCs w:val="18"/>
        </w:rPr>
        <w:tab/>
      </w:r>
      <w:r w:rsidR="000A2234">
        <w:rPr>
          <w:bCs/>
          <w:sz w:val="18"/>
          <w:szCs w:val="18"/>
        </w:rPr>
        <w:tab/>
        <w:t>O</w:t>
      </w:r>
      <w:r w:rsidR="007F5753">
        <w:rPr>
          <w:bCs/>
          <w:sz w:val="18"/>
          <w:szCs w:val="18"/>
        </w:rPr>
        <w:t xml:space="preserve">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5287029A" w14:textId="77777777" w:rsidTr="000A2234">
        <w:trPr>
          <w:trHeight w:val="2235"/>
        </w:trPr>
        <w:tc>
          <w:tcPr>
            <w:tcW w:w="413" w:type="dxa"/>
          </w:tcPr>
          <w:p w14:paraId="5053F40D" w14:textId="48E4CF20" w:rsidR="000A2234" w:rsidRPr="00FB6BEE" w:rsidRDefault="000A2234" w:rsidP="00B0705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-1661917239"/>
              <w:placeholder>
                <w:docPart w:val="34998E4E32934ABBADBAB5CCB0655062"/>
              </w:placeholder>
              <w:showingPlcHdr/>
            </w:sdtPr>
            <w:sdtEndPr/>
            <w:sdtContent>
              <w:permStart w:id="244940281" w:edGrp="everyone" w:displacedByCustomXml="prev"/>
              <w:p w14:paraId="3FC66EC4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44940281" w:displacedByCustomXml="next"/>
            </w:sdtContent>
          </w:sdt>
          <w:p w14:paraId="3A941917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-1718735424"/>
              <w:placeholder>
                <w:docPart w:val="3CD293639DA34B848A916BCCC971AED3"/>
              </w:placeholder>
              <w:showingPlcHdr/>
            </w:sdtPr>
            <w:sdtEndPr/>
            <w:sdtContent>
              <w:permStart w:id="1309355422" w:edGrp="everyone" w:displacedByCustomXml="prev"/>
              <w:p w14:paraId="5E93508F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309355422" w:displacedByCustomXml="next"/>
            </w:sdtContent>
          </w:sdt>
          <w:p w14:paraId="5486698C" w14:textId="77777777" w:rsidR="000A2234" w:rsidRDefault="000A2234" w:rsidP="00B0705B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1940100669"/>
              <w:placeholder>
                <w:docPart w:val="C7723C3BA1B74B2A9655269C2B6F3DAC"/>
              </w:placeholder>
              <w:showingPlcHdr/>
            </w:sdtPr>
            <w:sdtEndPr/>
            <w:sdtContent>
              <w:permStart w:id="1944334708" w:edGrp="everyone" w:displacedByCustomXml="prev"/>
              <w:p w14:paraId="438BF368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44334708" w:displacedByCustomXml="next"/>
            </w:sdtContent>
          </w:sdt>
          <w:p w14:paraId="6B05A48F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07BA324" w14:textId="64689329" w:rsidR="000A2234" w:rsidRPr="00A4219C" w:rsidRDefault="000A2234" w:rsidP="000A2234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                                   Quote in %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Ort, Datum, Stempel </w:t>
      </w:r>
      <w:r w:rsidRPr="00CE3EB5">
        <w:rPr>
          <w:bCs/>
          <w:sz w:val="18"/>
          <w:szCs w:val="18"/>
        </w:rPr>
        <w:t>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05FB7E61" w14:textId="77777777" w:rsidTr="000A2234">
        <w:trPr>
          <w:trHeight w:val="2235"/>
        </w:trPr>
        <w:tc>
          <w:tcPr>
            <w:tcW w:w="413" w:type="dxa"/>
          </w:tcPr>
          <w:p w14:paraId="4BF8E1AB" w14:textId="44A29245" w:rsidR="000A2234" w:rsidRPr="00FB6BEE" w:rsidRDefault="000A2234" w:rsidP="00B0705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433411089"/>
              <w:placeholder>
                <w:docPart w:val="9F088145D88D41E08D447B9E0DC5EC46"/>
              </w:placeholder>
              <w:showingPlcHdr/>
            </w:sdtPr>
            <w:sdtEndPr/>
            <w:sdtContent>
              <w:permStart w:id="1474520719" w:edGrp="everyone" w:displacedByCustomXml="prev"/>
              <w:p w14:paraId="25F62B46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474520719" w:displacedByCustomXml="next"/>
            </w:sdtContent>
          </w:sdt>
          <w:p w14:paraId="6FE6E136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1728029592"/>
              <w:placeholder>
                <w:docPart w:val="06443C1EFCF34EAEA30BB0A37BBE8F38"/>
              </w:placeholder>
              <w:showingPlcHdr/>
            </w:sdtPr>
            <w:sdtEndPr/>
            <w:sdtContent>
              <w:permStart w:id="1129146486" w:edGrp="everyone" w:displacedByCustomXml="prev"/>
              <w:p w14:paraId="075ACB15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129146486" w:displacedByCustomXml="next"/>
            </w:sdtContent>
          </w:sdt>
          <w:p w14:paraId="412D9ED9" w14:textId="77777777" w:rsidR="000A2234" w:rsidRDefault="000A2234" w:rsidP="00B0705B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1328857266"/>
              <w:placeholder>
                <w:docPart w:val="DE93E612DA764AC6809BDB35831D9655"/>
              </w:placeholder>
              <w:showingPlcHdr/>
            </w:sdtPr>
            <w:sdtEndPr/>
            <w:sdtContent>
              <w:permStart w:id="1027942033" w:edGrp="everyone" w:displacedByCustomXml="prev"/>
              <w:p w14:paraId="0E33C9D8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27942033" w:displacedByCustomXml="next"/>
            </w:sdtContent>
          </w:sdt>
          <w:p w14:paraId="73D3233B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C2C111A" w14:textId="262B4095" w:rsidR="000A2234" w:rsidRPr="00A4219C" w:rsidRDefault="000A2234" w:rsidP="000A2234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                                   Quote in %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Ort, Datum, Stempel </w:t>
      </w:r>
      <w:r w:rsidRPr="00CE3EB5">
        <w:rPr>
          <w:bCs/>
          <w:sz w:val="18"/>
          <w:szCs w:val="18"/>
        </w:rPr>
        <w:t>und Unterschrift</w:t>
      </w:r>
    </w:p>
    <w:p w14:paraId="1FAA1FDA" w14:textId="0D37DD90" w:rsidR="005F7958" w:rsidRDefault="005F7958" w:rsidP="00843DDE">
      <w:pPr>
        <w:spacing w:after="120"/>
        <w:rPr>
          <w:rFonts w:cs="Arial"/>
          <w:bCs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4F50D111" w14:textId="77777777" w:rsidTr="000A2234">
        <w:trPr>
          <w:trHeight w:val="2235"/>
        </w:trPr>
        <w:tc>
          <w:tcPr>
            <w:tcW w:w="413" w:type="dxa"/>
          </w:tcPr>
          <w:p w14:paraId="49FE5676" w14:textId="091CD4AF" w:rsidR="000A2234" w:rsidRPr="00FB6BEE" w:rsidRDefault="000A2234" w:rsidP="00B0705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1470328958"/>
              <w:placeholder>
                <w:docPart w:val="899BC5A4224A42CC95C15B45A20F02A1"/>
              </w:placeholder>
              <w:showingPlcHdr/>
            </w:sdtPr>
            <w:sdtEndPr/>
            <w:sdtContent>
              <w:permStart w:id="904084651" w:edGrp="everyone" w:displacedByCustomXml="prev"/>
              <w:p w14:paraId="3D47CF06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904084651" w:displacedByCustomXml="next"/>
            </w:sdtContent>
          </w:sdt>
          <w:p w14:paraId="06DDF113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-571734520"/>
              <w:placeholder>
                <w:docPart w:val="D56C0433B75A4AFB8242CFF18C5137A5"/>
              </w:placeholder>
              <w:showingPlcHdr/>
            </w:sdtPr>
            <w:sdtEndPr/>
            <w:sdtContent>
              <w:permStart w:id="1308520884" w:edGrp="everyone" w:displacedByCustomXml="prev"/>
              <w:p w14:paraId="0B761BDB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308520884" w:displacedByCustomXml="next"/>
            </w:sdtContent>
          </w:sdt>
          <w:p w14:paraId="4D174BA4" w14:textId="77777777" w:rsidR="000A2234" w:rsidRDefault="000A2234" w:rsidP="00B0705B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-1533183963"/>
              <w:placeholder>
                <w:docPart w:val="A32A9F698ACB472DB5BA05F18990ADA9"/>
              </w:placeholder>
              <w:showingPlcHdr/>
            </w:sdtPr>
            <w:sdtEndPr/>
            <w:sdtContent>
              <w:permStart w:id="846944322" w:edGrp="everyone" w:displacedByCustomXml="prev"/>
              <w:p w14:paraId="11BDBD6E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846944322" w:displacedByCustomXml="next"/>
            </w:sdtContent>
          </w:sdt>
          <w:p w14:paraId="3718D930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A714FB7" w14:textId="57C3AF8E" w:rsidR="000A2234" w:rsidRPr="00A4219C" w:rsidRDefault="000A2234" w:rsidP="000A2234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                                   Quote in %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Ort, Datum, Stempel </w:t>
      </w:r>
      <w:r w:rsidRPr="00CE3EB5">
        <w:rPr>
          <w:bCs/>
          <w:sz w:val="18"/>
          <w:szCs w:val="18"/>
        </w:rPr>
        <w:t>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425A5C4E" w14:textId="1F93F72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F3D32" w14:textId="77777777" w:rsidR="00B115CD" w:rsidRDefault="00B115CD" w:rsidP="00A851DA">
      <w:pPr>
        <w:spacing w:line="240" w:lineRule="auto"/>
      </w:pPr>
      <w:r>
        <w:separator/>
      </w:r>
    </w:p>
  </w:endnote>
  <w:endnote w:type="continuationSeparator" w:id="0">
    <w:p w14:paraId="6E6C6F79" w14:textId="77777777" w:rsidR="00B115CD" w:rsidRDefault="00B115CD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69B28B9F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(M</w:t>
    </w:r>
    <w:r w:rsidR="00B6607D">
      <w:rPr>
        <w:rFonts w:ascii="AOK Buenos Aires Text" w:hAnsi="AOK Buenos Aires Text"/>
        <w:color w:val="005E3F"/>
      </w:rPr>
      <w:t>0</w:t>
    </w:r>
    <w:r w:rsidR="001E4235">
      <w:rPr>
        <w:rFonts w:ascii="AOK Buenos Aires Text" w:hAnsi="AOK Buenos Aires Text"/>
        <w:color w:val="005E3F"/>
      </w:rPr>
      <w:t>726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4F77" w14:textId="77777777" w:rsidR="00B115CD" w:rsidRDefault="00B115CD" w:rsidP="00A851DA">
      <w:pPr>
        <w:spacing w:line="240" w:lineRule="auto"/>
      </w:pPr>
      <w:r>
        <w:separator/>
      </w:r>
    </w:p>
  </w:footnote>
  <w:footnote w:type="continuationSeparator" w:id="0">
    <w:p w14:paraId="410C5835" w14:textId="77777777" w:rsidR="00B115CD" w:rsidRDefault="00B115CD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08F681BF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bookmarkStart w:id="1" w:name="_Hlk229058124"/>
  <w:p w14:paraId="2B17CFBA" w14:textId="1B179313" w:rsidR="00B2674D" w:rsidRDefault="00156876" w:rsidP="00B2674D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55BA6BC3" wp14:editId="6BC4F6C6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568815490" name="Gerade Verbindung mit Pfeil 568815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22846C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568815490" o:spid="_x0000_s1026" type="#_x0000_t32" style="position:absolute;margin-left:0;margin-top:4.9pt;width:450.7pt;height:0;z-index:251666432;visibility:visible;mso-wrap-style:square;mso-width-percent:0;mso-height-percent:0;mso-wrap-distance-left:9pt;mso-wrap-distance-top:.îmm;mso-wrap-distance-right:9pt;mso-wrap-distance-bottom:.î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noProof/>
        <w:color w:val="005E3F"/>
        <w:szCs w:val="22"/>
      </w:rPr>
      <w:t>Betriebs</w:t>
    </w:r>
    <w:r w:rsidR="00DA68B6" w:rsidRPr="000862CF">
      <w:rPr>
        <w:rFonts w:ascii="AOK Buenos Aires SemiBold" w:hAnsi="AOK Buenos Aires SemiBold"/>
        <w:bCs/>
        <w:noProof/>
        <w:color w:val="005E3F"/>
        <w:szCs w:val="22"/>
      </w:rPr>
      <w:t xml:space="preserve">- und </w:t>
    </w:r>
    <w:r>
      <w:rPr>
        <w:rFonts w:ascii="AOK Buenos Aires SemiBold" w:hAnsi="AOK Buenos Aires SemiBold"/>
        <w:bCs/>
        <w:noProof/>
        <w:color w:val="005E3F"/>
        <w:szCs w:val="22"/>
      </w:rPr>
      <w:t>Umwelthaftpflicht</w:t>
    </w:r>
    <w:r w:rsidR="00DA68B6" w:rsidRPr="000862CF">
      <w:rPr>
        <w:rFonts w:ascii="AOK Buenos Aires SemiBold" w:hAnsi="AOK Buenos Aires SemiBold"/>
        <w:bCs/>
        <w:noProof/>
        <w:color w:val="005E3F"/>
        <w:szCs w:val="22"/>
      </w:rPr>
      <w:t>versicherung</w:t>
    </w:r>
    <w:r w:rsidR="00DA68B6">
      <w:rPr>
        <w:rFonts w:ascii="AOK Buenos Aires SemiBold" w:hAnsi="AOK Buenos Aires SemiBold"/>
        <w:bCs/>
        <w:noProof/>
        <w:color w:val="005E3F"/>
        <w:szCs w:val="22"/>
      </w:rPr>
      <w:t xml:space="preserve"> (</w:t>
    </w:r>
    <w:r w:rsidR="00575329">
      <w:rPr>
        <w:rFonts w:ascii="AOK Buenos Aires SemiBold" w:hAnsi="AOK Buenos Aires SemiBold"/>
        <w:bCs/>
        <w:noProof/>
        <w:color w:val="005E3F"/>
        <w:szCs w:val="22"/>
      </w:rPr>
      <w:t>SAVE_211_20</w:t>
    </w:r>
    <w:r w:rsidR="00DA68B6">
      <w:rPr>
        <w:rFonts w:ascii="AOK Buenos Aires SemiBold" w:hAnsi="AOK Buenos Aires SemiBold"/>
        <w:bCs/>
        <w:noProof/>
        <w:color w:val="005E3F"/>
        <w:szCs w:val="22"/>
      </w:rPr>
      <w:t>26</w:t>
    </w:r>
    <w:bookmarkEnd w:id="1"/>
    <w:r w:rsidR="00B2674D"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5II4mWZh4W4kcP/UPucc7njrGpRUi64CBupyjXjbPlgnSz9sea59XFoMdROeRaVVHtImZ0LJoUOZSNbAav6obQ==" w:salt="Vt/5XNHvk9+U0TprM/LfLg=="/>
  <w:defaultTabStop w:val="709"/>
  <w:autoHyphenation/>
  <w:hyphenationZone w:val="454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36FFD"/>
    <w:rsid w:val="00063F54"/>
    <w:rsid w:val="00063FF9"/>
    <w:rsid w:val="00066F0E"/>
    <w:rsid w:val="000738ED"/>
    <w:rsid w:val="00084EB5"/>
    <w:rsid w:val="000865C4"/>
    <w:rsid w:val="00091E9E"/>
    <w:rsid w:val="000951EC"/>
    <w:rsid w:val="000A2234"/>
    <w:rsid w:val="000A3581"/>
    <w:rsid w:val="000B09EB"/>
    <w:rsid w:val="000B3E81"/>
    <w:rsid w:val="000C0F22"/>
    <w:rsid w:val="000C4456"/>
    <w:rsid w:val="000E282F"/>
    <w:rsid w:val="000F0223"/>
    <w:rsid w:val="00105C8C"/>
    <w:rsid w:val="0011093C"/>
    <w:rsid w:val="00116AD9"/>
    <w:rsid w:val="0014468B"/>
    <w:rsid w:val="0014541E"/>
    <w:rsid w:val="0014738A"/>
    <w:rsid w:val="00156876"/>
    <w:rsid w:val="00162F5A"/>
    <w:rsid w:val="00165074"/>
    <w:rsid w:val="00174759"/>
    <w:rsid w:val="00190708"/>
    <w:rsid w:val="001A19A3"/>
    <w:rsid w:val="001B5435"/>
    <w:rsid w:val="001D1086"/>
    <w:rsid w:val="001D2FF7"/>
    <w:rsid w:val="001E3CA7"/>
    <w:rsid w:val="001E4235"/>
    <w:rsid w:val="001E45DF"/>
    <w:rsid w:val="001F2DB9"/>
    <w:rsid w:val="00203609"/>
    <w:rsid w:val="00207971"/>
    <w:rsid w:val="00213CD0"/>
    <w:rsid w:val="0024266E"/>
    <w:rsid w:val="0027285B"/>
    <w:rsid w:val="00281787"/>
    <w:rsid w:val="002D315C"/>
    <w:rsid w:val="002E69D1"/>
    <w:rsid w:val="003123FD"/>
    <w:rsid w:val="00324F7C"/>
    <w:rsid w:val="00326641"/>
    <w:rsid w:val="00326A26"/>
    <w:rsid w:val="00327979"/>
    <w:rsid w:val="00336A87"/>
    <w:rsid w:val="003370F8"/>
    <w:rsid w:val="00341148"/>
    <w:rsid w:val="00342423"/>
    <w:rsid w:val="00350A7F"/>
    <w:rsid w:val="00353AF8"/>
    <w:rsid w:val="00356A59"/>
    <w:rsid w:val="00364ACE"/>
    <w:rsid w:val="00374897"/>
    <w:rsid w:val="003767C3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6480F"/>
    <w:rsid w:val="00483A07"/>
    <w:rsid w:val="004949EF"/>
    <w:rsid w:val="004B0677"/>
    <w:rsid w:val="004E1ADC"/>
    <w:rsid w:val="004F57AD"/>
    <w:rsid w:val="004F751D"/>
    <w:rsid w:val="00501067"/>
    <w:rsid w:val="005046DD"/>
    <w:rsid w:val="00504F28"/>
    <w:rsid w:val="00506E82"/>
    <w:rsid w:val="0051361D"/>
    <w:rsid w:val="00514D5E"/>
    <w:rsid w:val="00522A6A"/>
    <w:rsid w:val="00524014"/>
    <w:rsid w:val="005379FD"/>
    <w:rsid w:val="00541D19"/>
    <w:rsid w:val="005468E2"/>
    <w:rsid w:val="00554578"/>
    <w:rsid w:val="00560919"/>
    <w:rsid w:val="00562AB8"/>
    <w:rsid w:val="0056524D"/>
    <w:rsid w:val="00571219"/>
    <w:rsid w:val="0057532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63C4"/>
    <w:rsid w:val="006205B9"/>
    <w:rsid w:val="00622359"/>
    <w:rsid w:val="006276BE"/>
    <w:rsid w:val="0063492C"/>
    <w:rsid w:val="00644DFA"/>
    <w:rsid w:val="0064746F"/>
    <w:rsid w:val="00647CD1"/>
    <w:rsid w:val="00647E55"/>
    <w:rsid w:val="0065318B"/>
    <w:rsid w:val="00675352"/>
    <w:rsid w:val="00696A8F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56D4"/>
    <w:rsid w:val="007105FD"/>
    <w:rsid w:val="00712B9C"/>
    <w:rsid w:val="00714BA4"/>
    <w:rsid w:val="0072075B"/>
    <w:rsid w:val="007631F8"/>
    <w:rsid w:val="007649D6"/>
    <w:rsid w:val="0076550D"/>
    <w:rsid w:val="007661C6"/>
    <w:rsid w:val="007734B9"/>
    <w:rsid w:val="0077751A"/>
    <w:rsid w:val="00783CB7"/>
    <w:rsid w:val="00786C89"/>
    <w:rsid w:val="00794B36"/>
    <w:rsid w:val="007D0BB8"/>
    <w:rsid w:val="007D34C6"/>
    <w:rsid w:val="007D76E9"/>
    <w:rsid w:val="007E1A2F"/>
    <w:rsid w:val="007F0E1B"/>
    <w:rsid w:val="007F5753"/>
    <w:rsid w:val="007F65AA"/>
    <w:rsid w:val="007F75E1"/>
    <w:rsid w:val="008032B5"/>
    <w:rsid w:val="00803BBC"/>
    <w:rsid w:val="00812F69"/>
    <w:rsid w:val="00813A40"/>
    <w:rsid w:val="008163B4"/>
    <w:rsid w:val="00843DDE"/>
    <w:rsid w:val="00844762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2DAD"/>
    <w:rsid w:val="008C7D0D"/>
    <w:rsid w:val="008E2353"/>
    <w:rsid w:val="008F753E"/>
    <w:rsid w:val="008F78CD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81BBD"/>
    <w:rsid w:val="00991C6B"/>
    <w:rsid w:val="009A6CB4"/>
    <w:rsid w:val="009A73F9"/>
    <w:rsid w:val="009A79D9"/>
    <w:rsid w:val="009B5A9C"/>
    <w:rsid w:val="009C5B68"/>
    <w:rsid w:val="009D1055"/>
    <w:rsid w:val="009D3D1A"/>
    <w:rsid w:val="009E28B9"/>
    <w:rsid w:val="009E3176"/>
    <w:rsid w:val="009E640F"/>
    <w:rsid w:val="009F18E8"/>
    <w:rsid w:val="00A225E4"/>
    <w:rsid w:val="00A250E3"/>
    <w:rsid w:val="00A31701"/>
    <w:rsid w:val="00A409DB"/>
    <w:rsid w:val="00A4219C"/>
    <w:rsid w:val="00A42363"/>
    <w:rsid w:val="00A44641"/>
    <w:rsid w:val="00A6508C"/>
    <w:rsid w:val="00A8020D"/>
    <w:rsid w:val="00A851DA"/>
    <w:rsid w:val="00A86A23"/>
    <w:rsid w:val="00A93B56"/>
    <w:rsid w:val="00AC429E"/>
    <w:rsid w:val="00AE06CD"/>
    <w:rsid w:val="00AE4110"/>
    <w:rsid w:val="00AE5BAE"/>
    <w:rsid w:val="00AF3855"/>
    <w:rsid w:val="00AF5526"/>
    <w:rsid w:val="00B0535F"/>
    <w:rsid w:val="00B115CD"/>
    <w:rsid w:val="00B2491A"/>
    <w:rsid w:val="00B257E0"/>
    <w:rsid w:val="00B2674D"/>
    <w:rsid w:val="00B30062"/>
    <w:rsid w:val="00B30738"/>
    <w:rsid w:val="00B41089"/>
    <w:rsid w:val="00B43469"/>
    <w:rsid w:val="00B44723"/>
    <w:rsid w:val="00B4777F"/>
    <w:rsid w:val="00B57AE8"/>
    <w:rsid w:val="00B624B9"/>
    <w:rsid w:val="00B6607D"/>
    <w:rsid w:val="00B73D0D"/>
    <w:rsid w:val="00B73D3D"/>
    <w:rsid w:val="00B74717"/>
    <w:rsid w:val="00B92BAD"/>
    <w:rsid w:val="00B92D07"/>
    <w:rsid w:val="00BB0F8E"/>
    <w:rsid w:val="00BC5574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67A"/>
    <w:rsid w:val="00C81714"/>
    <w:rsid w:val="00C91DE3"/>
    <w:rsid w:val="00CA5906"/>
    <w:rsid w:val="00CB2A3B"/>
    <w:rsid w:val="00CB3DB8"/>
    <w:rsid w:val="00CD6545"/>
    <w:rsid w:val="00CE3EB5"/>
    <w:rsid w:val="00CF24EE"/>
    <w:rsid w:val="00CF443F"/>
    <w:rsid w:val="00D141BB"/>
    <w:rsid w:val="00D170E6"/>
    <w:rsid w:val="00D175E3"/>
    <w:rsid w:val="00D17B79"/>
    <w:rsid w:val="00D34576"/>
    <w:rsid w:val="00D46DAC"/>
    <w:rsid w:val="00D6475D"/>
    <w:rsid w:val="00D67095"/>
    <w:rsid w:val="00DA68B6"/>
    <w:rsid w:val="00DB3F2E"/>
    <w:rsid w:val="00DB6C74"/>
    <w:rsid w:val="00DD0948"/>
    <w:rsid w:val="00DD33D1"/>
    <w:rsid w:val="00DE2045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4326E"/>
    <w:rsid w:val="00F60A39"/>
    <w:rsid w:val="00F715AF"/>
    <w:rsid w:val="00F7273D"/>
    <w:rsid w:val="00F80551"/>
    <w:rsid w:val="00F8533C"/>
    <w:rsid w:val="00F90106"/>
    <w:rsid w:val="00FB3A9E"/>
    <w:rsid w:val="00FB6BE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E52EE5B49C4507B6E80677C23F43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100644-22BF-48BF-B6F4-1B46769C4587}"/>
      </w:docPartPr>
      <w:docPartBody>
        <w:p w:rsidR="00761D51" w:rsidRDefault="00761D51" w:rsidP="00761D51">
          <w:pPr>
            <w:pStyle w:val="10E52EE5B49C4507B6E80677C23F437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3033158D4A42C38F0998194FDFC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4E6F5-380E-4F4A-8364-8B5E43214966}"/>
      </w:docPartPr>
      <w:docPartBody>
        <w:p w:rsidR="00761D51" w:rsidRDefault="00761D51" w:rsidP="00761D51">
          <w:pPr>
            <w:pStyle w:val="6C3033158D4A42C38F0998194FDFC27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D681EACF2E43C395EAA3FBD98D0B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C9E0B3-E57C-4342-8A81-6718E5BD62DF}"/>
      </w:docPartPr>
      <w:docPartBody>
        <w:p w:rsidR="00761D51" w:rsidRDefault="00761D51" w:rsidP="00761D51">
          <w:pPr>
            <w:pStyle w:val="89D681EACF2E43C395EAA3FBD98D0BF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998E4E32934ABBADBAB5CCB06550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454C-6F3D-4924-953A-C7FD085B6A37}"/>
      </w:docPartPr>
      <w:docPartBody>
        <w:p w:rsidR="00761D51" w:rsidRDefault="00761D51" w:rsidP="00761D51">
          <w:pPr>
            <w:pStyle w:val="34998E4E32934ABBADBAB5CCB065506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D293639DA34B848A916BCCC971A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8FE67-8396-4173-9771-A0DDA7B8A2EB}"/>
      </w:docPartPr>
      <w:docPartBody>
        <w:p w:rsidR="00761D51" w:rsidRDefault="00761D51" w:rsidP="00761D51">
          <w:pPr>
            <w:pStyle w:val="3CD293639DA34B848A916BCCC971AED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3C3BA1B74B2A9655269C2B6F3D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F6D9E6-9F54-4A4A-A5A4-43500F7B29D2}"/>
      </w:docPartPr>
      <w:docPartBody>
        <w:p w:rsidR="00761D51" w:rsidRDefault="00761D51" w:rsidP="00761D51">
          <w:pPr>
            <w:pStyle w:val="C7723C3BA1B74B2A9655269C2B6F3DA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088145D88D41E08D447B9E0DC5E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C1FEC-278A-4514-9C06-E8F64DC143F8}"/>
      </w:docPartPr>
      <w:docPartBody>
        <w:p w:rsidR="00761D51" w:rsidRDefault="00761D51" w:rsidP="00761D51">
          <w:pPr>
            <w:pStyle w:val="9F088145D88D41E08D447B9E0DC5EC4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443C1EFCF34EAEA30BB0A37BBE8F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70416-3D01-4CF6-94BE-8E71AD2B5587}"/>
      </w:docPartPr>
      <w:docPartBody>
        <w:p w:rsidR="00761D51" w:rsidRDefault="00761D51" w:rsidP="00761D51">
          <w:pPr>
            <w:pStyle w:val="06443C1EFCF34EAEA30BB0A37BBE8F3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93E612DA764AC6809BDB35831D96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11AC2F-40AA-4180-A014-EA1F046B9DF3}"/>
      </w:docPartPr>
      <w:docPartBody>
        <w:p w:rsidR="00761D51" w:rsidRDefault="00761D51" w:rsidP="00761D51">
          <w:pPr>
            <w:pStyle w:val="DE93E612DA764AC6809BDB35831D965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9BC5A4224A42CC95C15B45A20F02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4DD656-DB3E-4C3C-97A0-ECF050354EA0}"/>
      </w:docPartPr>
      <w:docPartBody>
        <w:p w:rsidR="00761D51" w:rsidRDefault="00761D51" w:rsidP="00761D51">
          <w:pPr>
            <w:pStyle w:val="899BC5A4224A42CC95C15B45A20F02A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6C0433B75A4AFB8242CFF18C513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80A1F-CE0E-4C39-AA07-BFBBD5B6D83A}"/>
      </w:docPartPr>
      <w:docPartBody>
        <w:p w:rsidR="00761D51" w:rsidRDefault="00761D51" w:rsidP="00761D51">
          <w:pPr>
            <w:pStyle w:val="D56C0433B75A4AFB8242CFF18C5137A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2A9F698ACB472DB5BA05F18990A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A7DCDB-BF13-4A1B-AF62-12FFCF0FB86E}"/>
      </w:docPartPr>
      <w:docPartBody>
        <w:p w:rsidR="00761D51" w:rsidRDefault="00761D51" w:rsidP="00761D51">
          <w:pPr>
            <w:pStyle w:val="A32A9F698ACB472DB5BA05F18990ADA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246CEB"/>
    <w:rsid w:val="003106C0"/>
    <w:rsid w:val="00327979"/>
    <w:rsid w:val="003767C3"/>
    <w:rsid w:val="004B6BB0"/>
    <w:rsid w:val="005F377D"/>
    <w:rsid w:val="006276BE"/>
    <w:rsid w:val="0064746F"/>
    <w:rsid w:val="00696A8F"/>
    <w:rsid w:val="00761D51"/>
    <w:rsid w:val="00821EC0"/>
    <w:rsid w:val="008C2DAD"/>
    <w:rsid w:val="008F78CD"/>
    <w:rsid w:val="009D1055"/>
    <w:rsid w:val="009D1B9D"/>
    <w:rsid w:val="00A6508C"/>
    <w:rsid w:val="00B30738"/>
    <w:rsid w:val="00C8167A"/>
    <w:rsid w:val="00CD6545"/>
    <w:rsid w:val="00CF19D6"/>
    <w:rsid w:val="00D170E6"/>
    <w:rsid w:val="00D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1D51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C8F1068CCBD444FC98DAA2B9A99B0D86">
    <w:name w:val="C8F1068CCBD444FC98DAA2B9A99B0D86"/>
    <w:rsid w:val="005F377D"/>
  </w:style>
  <w:style w:type="paragraph" w:customStyle="1" w:styleId="10E52EE5B49C4507B6E80677C23F437E">
    <w:name w:val="10E52EE5B49C4507B6E80677C23F437E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3033158D4A42C38F0998194FDFC270">
    <w:name w:val="6C3033158D4A42C38F0998194FDFC270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D681EACF2E43C395EAA3FBD98D0BF4">
    <w:name w:val="89D681EACF2E43C395EAA3FBD98D0BF4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998E4E32934ABBADBAB5CCB0655062">
    <w:name w:val="34998E4E32934ABBADBAB5CCB0655062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D293639DA34B848A916BCCC971AED3">
    <w:name w:val="3CD293639DA34B848A916BCCC971AED3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723C3BA1B74B2A9655269C2B6F3DAC">
    <w:name w:val="C7723C3BA1B74B2A9655269C2B6F3DAC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088145D88D41E08D447B9E0DC5EC46">
    <w:name w:val="9F088145D88D41E08D447B9E0DC5EC46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443C1EFCF34EAEA30BB0A37BBE8F38">
    <w:name w:val="06443C1EFCF34EAEA30BB0A37BBE8F38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93E612DA764AC6809BDB35831D9655">
    <w:name w:val="DE93E612DA764AC6809BDB35831D9655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9BC5A4224A42CC95C15B45A20F02A1">
    <w:name w:val="899BC5A4224A42CC95C15B45A20F02A1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6C0433B75A4AFB8242CFF18C5137A5">
    <w:name w:val="D56C0433B75A4AFB8242CFF18C5137A5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2A9F698ACB472DB5BA05F18990ADA9">
    <w:name w:val="A32A9F698ACB472DB5BA05F18990ADA9"/>
    <w:rsid w:val="00761D5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362</Words>
  <Characters>2823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3</cp:revision>
  <cp:lastPrinted>2012-08-29T14:23:00Z</cp:lastPrinted>
  <dcterms:created xsi:type="dcterms:W3CDTF">2026-08-19T05:13:00Z</dcterms:created>
  <dcterms:modified xsi:type="dcterms:W3CDTF">2026-08-26T11:11:00Z</dcterms:modified>
</cp:coreProperties>
</file>